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29351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51CA44DE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Thaxted, Essex. </w:t>
      </w:r>
    </w:p>
    <w:p w14:paraId="57C0EC90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402A14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9B0BF7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Jan,1414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set off for London with William Hamond(q.v.), John(q.v.), son of Henry </w:t>
      </w:r>
    </w:p>
    <w:p w14:paraId="0627069C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Barnard(q.v.), Robert Smyth(q.v.),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Fysshwyk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22353629" w14:textId="77777777" w:rsidR="00C0724B" w:rsidRPr="00FA120C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John, servant of John Smyth, </w:t>
      </w:r>
      <w:proofErr w:type="gramStart"/>
      <w:r>
        <w:rPr>
          <w:rFonts w:ascii="Times New Roman" w:hAnsi="Times New Roman" w:cs="Times New Roman"/>
          <w:sz w:val="24"/>
          <w:szCs w:val="24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Thaxted.   </w:t>
      </w:r>
    </w:p>
    <w:p w14:paraId="6E6B922B" w14:textId="77777777" w:rsidR="00C0724B" w:rsidRDefault="00C0724B" w:rsidP="00C0724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p.381)</w:t>
      </w:r>
    </w:p>
    <w:p w14:paraId="2FD35C34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515F9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8DE8E" w14:textId="77777777" w:rsidR="00C0724B" w:rsidRDefault="00C0724B" w:rsidP="00C0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2022</w:t>
      </w:r>
    </w:p>
    <w:p w14:paraId="63ED730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70130" w14:textId="77777777" w:rsidR="00C0724B" w:rsidRDefault="00C0724B" w:rsidP="009139A6">
      <w:r>
        <w:separator/>
      </w:r>
    </w:p>
  </w:endnote>
  <w:endnote w:type="continuationSeparator" w:id="0">
    <w:p w14:paraId="15EFDE1D" w14:textId="77777777" w:rsidR="00C0724B" w:rsidRDefault="00C072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17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017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64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39FB4" w14:textId="77777777" w:rsidR="00C0724B" w:rsidRDefault="00C0724B" w:rsidP="009139A6">
      <w:r>
        <w:separator/>
      </w:r>
    </w:p>
  </w:footnote>
  <w:footnote w:type="continuationSeparator" w:id="0">
    <w:p w14:paraId="77F3BB38" w14:textId="77777777" w:rsidR="00C0724B" w:rsidRDefault="00C072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72B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54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244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4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724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6AD40"/>
  <w15:chartTrackingRefBased/>
  <w15:docId w15:val="{EFF9D2E2-AEE8-4B19-94AA-15C0E7DB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2022-08-07T19:25:00Z</dcterms:created>
  <dcterms:modified xsi:type="dcterms:W3CDTF">2022-08-07T19:26:00Z</dcterms:modified>
</cp:coreProperties>
</file>